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B21D8" w:rsidRDefault="00EB21D8" w:rsidP="00EB21D8">
      <w:pPr>
        <w:ind w:firstLine="284"/>
        <w:jc w:val="center"/>
        <w:rPr>
          <w:rFonts w:ascii="Times New Roman" w:hAnsi="Times New Roman"/>
          <w:b/>
          <w:sz w:val="36"/>
          <w:szCs w:val="36"/>
        </w:rPr>
      </w:pPr>
      <w:r w:rsidRPr="00EB21D8">
        <w:rPr>
          <w:rFonts w:ascii="Times New Roman" w:hAnsi="Times New Roman"/>
          <w:b/>
          <w:sz w:val="36"/>
          <w:szCs w:val="36"/>
        </w:rPr>
        <w:t>Foi por amor…</w:t>
      </w:r>
    </w:p>
    <w:p w:rsidR="00EB21D8" w:rsidRPr="00EB21D8" w:rsidRDefault="00EB21D8" w:rsidP="00EB21D8">
      <w:pPr>
        <w:ind w:firstLine="284"/>
        <w:jc w:val="center"/>
        <w:rPr>
          <w:rFonts w:ascii="Times New Roman" w:hAnsi="Times New Roman"/>
          <w:b/>
          <w:sz w:val="36"/>
          <w:szCs w:val="36"/>
        </w:rPr>
      </w:pPr>
    </w:p>
    <w:p w:rsidR="00EB21D8" w:rsidRDefault="00EB21D8" w:rsidP="00EB21D8">
      <w:pPr>
        <w:ind w:firstLine="284"/>
        <w:jc w:val="both"/>
        <w:rPr>
          <w:rFonts w:ascii="Times New Roman" w:hAnsi="Times New Roman"/>
          <w:i/>
        </w:rPr>
      </w:pPr>
    </w:p>
    <w:p w:rsidR="00EB21D8" w:rsidRDefault="00EB21D8" w:rsidP="00EB21D8">
      <w:pPr>
        <w:ind w:firstLine="284"/>
        <w:jc w:val="both"/>
        <w:rPr>
          <w:rFonts w:ascii="Times New Roman" w:hAnsi="Times New Roman"/>
          <w:i/>
        </w:rPr>
      </w:pPr>
    </w:p>
    <w:p w:rsidR="00EB21D8" w:rsidRDefault="00157364" w:rsidP="00EB21D8">
      <w:pPr>
        <w:ind w:firstLine="284"/>
        <w:jc w:val="both"/>
        <w:rPr>
          <w:rFonts w:ascii="Arial" w:hAnsi="Arial" w:cs="Arial"/>
          <w:color w:val="FF0000"/>
          <w:sz w:val="18"/>
          <w:szCs w:val="18"/>
        </w:rPr>
      </w:pPr>
      <w:r>
        <w:rPr>
          <w:rFonts w:ascii="Times New Roman" w:hAnsi="Times New Roman"/>
          <w:i/>
        </w:rPr>
        <w:t xml:space="preserve">                </w:t>
      </w:r>
      <w:proofErr w:type="spellStart"/>
      <w:r w:rsidR="00AB07EA"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 w:rsidR="00EB21D8">
        <w:rPr>
          <w:rFonts w:ascii="Arial" w:hAnsi="Arial" w:cs="Arial"/>
          <w:color w:val="FF0000"/>
          <w:sz w:val="18"/>
          <w:szCs w:val="18"/>
        </w:rPr>
        <w:t xml:space="preserve">+                                                    </w:t>
      </w:r>
      <w:r w:rsidR="00AB07EA">
        <w:rPr>
          <w:rFonts w:ascii="Arial" w:hAnsi="Arial" w:cs="Arial"/>
          <w:color w:val="FF0000"/>
          <w:sz w:val="18"/>
          <w:szCs w:val="18"/>
        </w:rPr>
        <w:t>Si</w:t>
      </w:r>
      <w:r w:rsidR="00EB21D8">
        <w:rPr>
          <w:rFonts w:ascii="Arial" w:hAnsi="Arial" w:cs="Arial"/>
          <w:color w:val="FF0000"/>
          <w:sz w:val="18"/>
          <w:szCs w:val="18"/>
        </w:rPr>
        <w:t>-</w:t>
      </w:r>
    </w:p>
    <w:p w:rsidR="00EB21D8" w:rsidRDefault="00EB21D8" w:rsidP="00EB21D8">
      <w:pPr>
        <w:widowControl w:val="0"/>
        <w:ind w:left="720" w:firstLine="558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Foi por amor que um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dia Alguém</w:t>
      </w:r>
      <w:proofErr w:type="gramEnd"/>
    </w:p>
    <w:p w:rsidR="00EB21D8" w:rsidRDefault="00EB21D8" w:rsidP="00EB21D8">
      <w:pPr>
        <w:widowControl w:val="0"/>
        <w:ind w:left="720" w:firstLine="558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</w:t>
      </w:r>
      <w:r w:rsidR="00AB07EA">
        <w:rPr>
          <w:rFonts w:ascii="Arial" w:hAnsi="Arial" w:cs="Arial"/>
          <w:color w:val="FF0000"/>
          <w:sz w:val="18"/>
          <w:szCs w:val="18"/>
        </w:rPr>
        <w:t>Sol</w:t>
      </w:r>
      <w:r>
        <w:rPr>
          <w:rFonts w:ascii="Arial" w:hAnsi="Arial" w:cs="Arial"/>
          <w:color w:val="FF0000"/>
          <w:sz w:val="18"/>
          <w:szCs w:val="18"/>
        </w:rPr>
        <w:t xml:space="preserve">+                                    </w:t>
      </w:r>
      <w:r w:rsidR="00AB07EA">
        <w:rPr>
          <w:rFonts w:ascii="Arial" w:hAnsi="Arial" w:cs="Arial"/>
          <w:color w:val="FF0000"/>
          <w:sz w:val="18"/>
          <w:szCs w:val="18"/>
        </w:rPr>
        <w:t>La</w:t>
      </w:r>
      <w:r>
        <w:rPr>
          <w:rFonts w:ascii="Arial" w:hAnsi="Arial" w:cs="Arial"/>
          <w:color w:val="FF0000"/>
          <w:sz w:val="18"/>
          <w:szCs w:val="18"/>
        </w:rPr>
        <w:t>+</w:t>
      </w:r>
    </w:p>
    <w:p w:rsidR="00EB21D8" w:rsidRDefault="00EB21D8" w:rsidP="00EB21D8">
      <w:pPr>
        <w:widowControl w:val="0"/>
        <w:ind w:left="720" w:firstLine="558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Numa Cruz deu a vida por mim.</w:t>
      </w:r>
    </w:p>
    <w:p w:rsidR="00EB21D8" w:rsidRDefault="00EB21D8" w:rsidP="00EB21D8">
      <w:pPr>
        <w:widowControl w:val="0"/>
        <w:ind w:left="720" w:firstLine="558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       </w:t>
      </w:r>
      <w:proofErr w:type="spellStart"/>
      <w:r w:rsidR="00AB07EA"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 xml:space="preserve">+                           </w:t>
      </w:r>
      <w:r w:rsidR="00AB07EA">
        <w:rPr>
          <w:rFonts w:ascii="Arial" w:hAnsi="Arial" w:cs="Arial"/>
          <w:color w:val="FF0000"/>
          <w:sz w:val="18"/>
          <w:szCs w:val="18"/>
        </w:rPr>
        <w:t>Si</w:t>
      </w:r>
      <w:r>
        <w:rPr>
          <w:rFonts w:ascii="Arial" w:hAnsi="Arial" w:cs="Arial"/>
          <w:color w:val="FF0000"/>
          <w:sz w:val="18"/>
          <w:szCs w:val="18"/>
        </w:rPr>
        <w:t>-</w:t>
      </w:r>
    </w:p>
    <w:p w:rsidR="00EB21D8" w:rsidRDefault="00EB21D8" w:rsidP="00EB21D8">
      <w:pPr>
        <w:widowControl w:val="0"/>
        <w:ind w:left="720" w:firstLine="558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Passou na terra fazendo o bem</w:t>
      </w:r>
    </w:p>
    <w:p w:rsidR="00EB21D8" w:rsidRDefault="00EB21D8" w:rsidP="00EB21D8">
      <w:pPr>
        <w:widowControl w:val="0"/>
        <w:ind w:left="720" w:firstLine="558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</w:t>
      </w:r>
      <w:r w:rsidR="00AB07EA">
        <w:rPr>
          <w:rFonts w:ascii="Arial" w:hAnsi="Arial" w:cs="Arial"/>
          <w:color w:val="FF0000"/>
          <w:sz w:val="18"/>
          <w:szCs w:val="18"/>
        </w:rPr>
        <w:t>Sol</w:t>
      </w:r>
      <w:r>
        <w:rPr>
          <w:rFonts w:ascii="Arial" w:hAnsi="Arial" w:cs="Arial"/>
          <w:color w:val="FF0000"/>
          <w:sz w:val="18"/>
          <w:szCs w:val="18"/>
        </w:rPr>
        <w:t xml:space="preserve">+        </w:t>
      </w:r>
      <w:r w:rsidR="00AB07EA">
        <w:rPr>
          <w:rFonts w:ascii="Arial" w:hAnsi="Arial" w:cs="Arial"/>
          <w:color w:val="FF0000"/>
          <w:sz w:val="18"/>
          <w:szCs w:val="18"/>
        </w:rPr>
        <w:t>La</w:t>
      </w:r>
      <w:r>
        <w:rPr>
          <w:rFonts w:ascii="Arial" w:hAnsi="Arial" w:cs="Arial"/>
          <w:color w:val="FF0000"/>
          <w:sz w:val="18"/>
          <w:szCs w:val="18"/>
        </w:rPr>
        <w:t xml:space="preserve">+                   </w:t>
      </w:r>
      <w:proofErr w:type="spellStart"/>
      <w:r w:rsidR="00AB07EA"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>+</w:t>
      </w:r>
    </w:p>
    <w:p w:rsidR="00EB21D8" w:rsidRDefault="00EB21D8" w:rsidP="00EB21D8">
      <w:pPr>
        <w:widowControl w:val="0"/>
        <w:ind w:left="720" w:firstLine="55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 amou, amou até ao fim.</w:t>
      </w:r>
    </w:p>
    <w:p w:rsidR="00EB21D8" w:rsidRDefault="00EB21D8" w:rsidP="00EB21D8">
      <w:pPr>
        <w:widowControl w:val="0"/>
        <w:ind w:left="720" w:firstLine="558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B21D8" w:rsidRDefault="00EB21D8" w:rsidP="00EB21D8">
      <w:pPr>
        <w:rPr>
          <w:rFonts w:ascii="Arial" w:hAnsi="Arial" w:cs="Arial"/>
          <w:sz w:val="12"/>
          <w:szCs w:val="12"/>
        </w:rPr>
      </w:pPr>
    </w:p>
    <w:p w:rsidR="00EB21D8" w:rsidRDefault="00EB21D8" w:rsidP="00EB21D8">
      <w:pPr>
        <w:widowControl w:val="0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  </w:t>
      </w:r>
      <w:r w:rsidR="009C12EC">
        <w:rPr>
          <w:rFonts w:ascii="Arial" w:hAnsi="Arial" w:cs="Arial"/>
          <w:color w:val="FF0000"/>
          <w:sz w:val="18"/>
          <w:szCs w:val="18"/>
        </w:rPr>
        <w:t>Sol</w:t>
      </w:r>
      <w:r>
        <w:rPr>
          <w:rFonts w:ascii="Arial" w:hAnsi="Arial" w:cs="Arial"/>
          <w:color w:val="FF0000"/>
          <w:sz w:val="18"/>
          <w:szCs w:val="18"/>
        </w:rPr>
        <w:t xml:space="preserve">+          </w:t>
      </w:r>
      <w:r w:rsidR="009C12EC">
        <w:rPr>
          <w:rFonts w:ascii="Arial" w:hAnsi="Arial" w:cs="Arial"/>
          <w:color w:val="FF0000"/>
          <w:sz w:val="18"/>
          <w:szCs w:val="18"/>
        </w:rPr>
        <w:t>La</w:t>
      </w:r>
      <w:r>
        <w:rPr>
          <w:rFonts w:ascii="Arial" w:hAnsi="Arial" w:cs="Arial"/>
          <w:color w:val="FF0000"/>
          <w:sz w:val="18"/>
          <w:szCs w:val="18"/>
        </w:rPr>
        <w:t xml:space="preserve">+                       </w:t>
      </w:r>
      <w:proofErr w:type="spellStart"/>
      <w:r w:rsidR="009C12EC"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>+</w:t>
      </w:r>
    </w:p>
    <w:p w:rsidR="00EB21D8" w:rsidRDefault="00EB21D8" w:rsidP="00EB21D8">
      <w:pPr>
        <w:widowControl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1- Ele está onde dois ou três estão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 </w:t>
      </w:r>
      <w:r w:rsidR="009C12EC">
        <w:rPr>
          <w:rFonts w:ascii="Arial" w:hAnsi="Arial" w:cs="Arial"/>
          <w:color w:val="FF0000"/>
          <w:sz w:val="18"/>
          <w:szCs w:val="18"/>
        </w:rPr>
        <w:t>Sol</w:t>
      </w:r>
      <w:r>
        <w:rPr>
          <w:rFonts w:ascii="Arial" w:hAnsi="Arial" w:cs="Arial"/>
          <w:color w:val="FF0000"/>
          <w:sz w:val="18"/>
          <w:szCs w:val="18"/>
        </w:rPr>
        <w:t xml:space="preserve">+              </w:t>
      </w:r>
      <w:r w:rsidR="009C12EC">
        <w:rPr>
          <w:rFonts w:ascii="Arial" w:hAnsi="Arial" w:cs="Arial"/>
          <w:color w:val="FF0000"/>
          <w:sz w:val="18"/>
          <w:szCs w:val="18"/>
        </w:rPr>
        <w:t>La</w:t>
      </w:r>
      <w:r>
        <w:rPr>
          <w:rFonts w:ascii="Arial" w:hAnsi="Arial" w:cs="Arial"/>
          <w:color w:val="FF0000"/>
          <w:sz w:val="18"/>
          <w:szCs w:val="18"/>
        </w:rPr>
        <w:t xml:space="preserve">+               </w:t>
      </w:r>
      <w:proofErr w:type="spellStart"/>
      <w:r w:rsidR="009C12EC"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proofErr w:type="gramStart"/>
      <w:r>
        <w:rPr>
          <w:rFonts w:ascii="Arial" w:hAnsi="Arial" w:cs="Arial"/>
          <w:color w:val="FF0000"/>
          <w:sz w:val="18"/>
          <w:szCs w:val="18"/>
        </w:rPr>
        <w:t>+  7</w:t>
      </w:r>
      <w:proofErr w:type="gramEnd"/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 Seu nome a rezar e a servir.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</w:t>
      </w:r>
      <w:r w:rsidR="009C12EC">
        <w:rPr>
          <w:rFonts w:ascii="Arial" w:hAnsi="Arial" w:cs="Arial"/>
          <w:color w:val="FF0000"/>
          <w:sz w:val="18"/>
          <w:szCs w:val="18"/>
        </w:rPr>
        <w:t>Sol</w:t>
      </w:r>
      <w:r>
        <w:rPr>
          <w:rFonts w:ascii="Arial" w:hAnsi="Arial" w:cs="Arial"/>
          <w:color w:val="FF0000"/>
          <w:sz w:val="18"/>
          <w:szCs w:val="18"/>
        </w:rPr>
        <w:t xml:space="preserve">+             </w:t>
      </w:r>
      <w:r w:rsidR="009C12EC">
        <w:rPr>
          <w:rFonts w:ascii="Arial" w:hAnsi="Arial" w:cs="Arial"/>
          <w:color w:val="FF0000"/>
          <w:sz w:val="18"/>
          <w:szCs w:val="18"/>
        </w:rPr>
        <w:t>La</w:t>
      </w:r>
      <w:r>
        <w:rPr>
          <w:rFonts w:ascii="Arial" w:hAnsi="Arial" w:cs="Arial"/>
          <w:color w:val="FF0000"/>
          <w:sz w:val="18"/>
          <w:szCs w:val="18"/>
        </w:rPr>
        <w:t xml:space="preserve">+      </w:t>
      </w:r>
      <w:proofErr w:type="spellStart"/>
      <w:r w:rsidR="009C12EC"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 xml:space="preserve">+                 </w:t>
      </w:r>
      <w:r w:rsidR="009C12EC">
        <w:rPr>
          <w:rFonts w:ascii="Arial" w:hAnsi="Arial" w:cs="Arial"/>
          <w:color w:val="FF0000"/>
          <w:sz w:val="18"/>
          <w:szCs w:val="18"/>
        </w:rPr>
        <w:t>Si</w:t>
      </w:r>
      <w:r>
        <w:rPr>
          <w:rFonts w:ascii="Arial" w:hAnsi="Arial" w:cs="Arial"/>
          <w:color w:val="FF0000"/>
          <w:sz w:val="18"/>
          <w:szCs w:val="18"/>
        </w:rPr>
        <w:t xml:space="preserve">-                            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 está porque é a razão e o sustento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</w:t>
      </w:r>
      <w:r w:rsidR="009C12EC">
        <w:rPr>
          <w:rFonts w:ascii="Arial" w:hAnsi="Arial" w:cs="Arial"/>
          <w:color w:val="FF0000"/>
          <w:sz w:val="18"/>
          <w:szCs w:val="18"/>
        </w:rPr>
        <w:t>MI</w:t>
      </w:r>
      <w:r>
        <w:rPr>
          <w:rFonts w:ascii="Arial" w:hAnsi="Arial" w:cs="Arial"/>
          <w:color w:val="FF0000"/>
          <w:sz w:val="18"/>
          <w:szCs w:val="18"/>
        </w:rPr>
        <w:t xml:space="preserve">-                 </w:t>
      </w:r>
      <w:r w:rsidR="009D333D">
        <w:rPr>
          <w:rFonts w:ascii="Arial" w:hAnsi="Arial" w:cs="Arial"/>
          <w:color w:val="FF0000"/>
          <w:sz w:val="18"/>
          <w:szCs w:val="18"/>
        </w:rPr>
        <w:t xml:space="preserve">                   La+             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uma vida que se faz acolhimento.</w:t>
      </w:r>
    </w:p>
    <w:p w:rsidR="00EB21D8" w:rsidRDefault="00EB21D8" w:rsidP="00EB21D8">
      <w:pPr>
        <w:rPr>
          <w:rFonts w:ascii="Arial" w:hAnsi="Arial" w:cs="Arial"/>
          <w:sz w:val="12"/>
          <w:szCs w:val="12"/>
        </w:rPr>
      </w:pPr>
    </w:p>
    <w:p w:rsidR="00EB21D8" w:rsidRDefault="00EB21D8" w:rsidP="00EB21D8">
      <w:pPr>
        <w:rPr>
          <w:rFonts w:ascii="Arial" w:hAnsi="Arial" w:cs="Arial"/>
          <w:sz w:val="12"/>
          <w:szCs w:val="12"/>
        </w:rPr>
      </w:pPr>
    </w:p>
    <w:p w:rsidR="00EB21D8" w:rsidRDefault="00EB21D8" w:rsidP="00EB21D8">
      <w:pPr>
        <w:widowControl w:val="0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  </w:t>
      </w:r>
      <w:r w:rsidR="006A67B5">
        <w:rPr>
          <w:rFonts w:ascii="Arial" w:hAnsi="Arial" w:cs="Arial"/>
          <w:color w:val="FF0000"/>
          <w:sz w:val="18"/>
          <w:szCs w:val="18"/>
        </w:rPr>
        <w:t>Sol</w:t>
      </w:r>
      <w:r>
        <w:rPr>
          <w:rFonts w:ascii="Arial" w:hAnsi="Arial" w:cs="Arial"/>
          <w:color w:val="FF0000"/>
          <w:sz w:val="18"/>
          <w:szCs w:val="18"/>
        </w:rPr>
        <w:t xml:space="preserve">+          </w:t>
      </w:r>
      <w:r w:rsidR="006A67B5">
        <w:rPr>
          <w:rFonts w:ascii="Arial" w:hAnsi="Arial" w:cs="Arial"/>
          <w:color w:val="FF0000"/>
          <w:sz w:val="18"/>
          <w:szCs w:val="18"/>
        </w:rPr>
        <w:t>La</w:t>
      </w:r>
      <w:r>
        <w:rPr>
          <w:rFonts w:ascii="Arial" w:hAnsi="Arial" w:cs="Arial"/>
          <w:color w:val="FF0000"/>
          <w:sz w:val="18"/>
          <w:szCs w:val="18"/>
        </w:rPr>
        <w:t xml:space="preserve">+                       </w:t>
      </w:r>
      <w:proofErr w:type="spellStart"/>
      <w:r w:rsidR="006A67B5"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>+</w:t>
      </w:r>
    </w:p>
    <w:p w:rsidR="00EB21D8" w:rsidRDefault="00EB21D8" w:rsidP="00EB21D8">
      <w:pPr>
        <w:widowControl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2- Ele está onde dois ou três estão,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 </w:t>
      </w:r>
      <w:r w:rsidR="006A67B5">
        <w:rPr>
          <w:rFonts w:ascii="Arial" w:hAnsi="Arial" w:cs="Arial"/>
          <w:color w:val="FF0000"/>
          <w:sz w:val="18"/>
          <w:szCs w:val="18"/>
        </w:rPr>
        <w:t>Sol</w:t>
      </w:r>
      <w:r>
        <w:rPr>
          <w:rFonts w:ascii="Arial" w:hAnsi="Arial" w:cs="Arial"/>
          <w:color w:val="FF0000"/>
          <w:sz w:val="18"/>
          <w:szCs w:val="18"/>
        </w:rPr>
        <w:t xml:space="preserve">+                 </w:t>
      </w:r>
      <w:r w:rsidR="006A67B5">
        <w:rPr>
          <w:rFonts w:ascii="Arial" w:hAnsi="Arial" w:cs="Arial"/>
          <w:color w:val="FF0000"/>
          <w:sz w:val="18"/>
          <w:szCs w:val="18"/>
        </w:rPr>
        <w:t>La</w:t>
      </w:r>
      <w:r>
        <w:rPr>
          <w:rFonts w:ascii="Arial" w:hAnsi="Arial" w:cs="Arial"/>
          <w:color w:val="FF0000"/>
          <w:sz w:val="18"/>
          <w:szCs w:val="18"/>
        </w:rPr>
        <w:t xml:space="preserve">+             </w:t>
      </w:r>
      <w:proofErr w:type="spellStart"/>
      <w:r w:rsidR="006A67B5"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>+    7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 Seu nome a gastar a sua vida.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</w:t>
      </w:r>
      <w:r w:rsidR="006A67B5">
        <w:rPr>
          <w:rFonts w:ascii="Arial" w:hAnsi="Arial" w:cs="Arial"/>
          <w:color w:val="FF0000"/>
          <w:sz w:val="18"/>
          <w:szCs w:val="18"/>
        </w:rPr>
        <w:t>Sol</w:t>
      </w:r>
      <w:r>
        <w:rPr>
          <w:rFonts w:ascii="Arial" w:hAnsi="Arial" w:cs="Arial"/>
          <w:color w:val="FF0000"/>
          <w:sz w:val="18"/>
          <w:szCs w:val="18"/>
        </w:rPr>
        <w:t xml:space="preserve">+             </w:t>
      </w:r>
      <w:r w:rsidR="006A67B5">
        <w:rPr>
          <w:rFonts w:ascii="Arial" w:hAnsi="Arial" w:cs="Arial"/>
          <w:color w:val="FF0000"/>
          <w:sz w:val="18"/>
          <w:szCs w:val="18"/>
        </w:rPr>
        <w:t>La</w:t>
      </w:r>
      <w:r>
        <w:rPr>
          <w:rFonts w:ascii="Arial" w:hAnsi="Arial" w:cs="Arial"/>
          <w:color w:val="FF0000"/>
          <w:sz w:val="18"/>
          <w:szCs w:val="18"/>
        </w:rPr>
        <w:t xml:space="preserve">+      </w:t>
      </w:r>
      <w:proofErr w:type="spellStart"/>
      <w:r w:rsidR="006A67B5"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 xml:space="preserve">+                </w:t>
      </w:r>
      <w:r w:rsidR="006A67B5">
        <w:rPr>
          <w:rFonts w:ascii="Arial" w:hAnsi="Arial" w:cs="Arial"/>
          <w:color w:val="FF0000"/>
          <w:sz w:val="18"/>
          <w:szCs w:val="18"/>
        </w:rPr>
        <w:t>Si</w:t>
      </w:r>
      <w:r>
        <w:rPr>
          <w:rFonts w:ascii="Arial" w:hAnsi="Arial" w:cs="Arial"/>
          <w:color w:val="FF0000"/>
          <w:sz w:val="18"/>
          <w:szCs w:val="18"/>
        </w:rPr>
        <w:t xml:space="preserve">-                 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 está porque é a razão e o porquê</w:t>
      </w:r>
    </w:p>
    <w:p w:rsidR="00EB21D8" w:rsidRDefault="009D333D" w:rsidP="009D333D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MI-                                    La+             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Como o ar que se respira e não </w:t>
      </w:r>
      <w:r w:rsidR="00E50DD5"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z w:val="22"/>
          <w:szCs w:val="22"/>
        </w:rPr>
        <w:t>vê.</w:t>
      </w:r>
    </w:p>
    <w:p w:rsidR="00EB21D8" w:rsidRDefault="00EB21D8" w:rsidP="00EB21D8">
      <w:pPr>
        <w:rPr>
          <w:rFonts w:ascii="Arial" w:hAnsi="Arial" w:cs="Arial"/>
          <w:sz w:val="12"/>
          <w:szCs w:val="12"/>
        </w:rPr>
      </w:pPr>
    </w:p>
    <w:p w:rsidR="00EB21D8" w:rsidRDefault="00EB21D8" w:rsidP="00EB21D8">
      <w:pPr>
        <w:rPr>
          <w:rFonts w:ascii="Arial" w:hAnsi="Arial" w:cs="Arial"/>
          <w:sz w:val="12"/>
          <w:szCs w:val="12"/>
        </w:rPr>
      </w:pPr>
    </w:p>
    <w:p w:rsidR="006A67B5" w:rsidRDefault="006A67B5" w:rsidP="006A67B5">
      <w:pPr>
        <w:widowControl w:val="0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  Sol+          La+                      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>+</w:t>
      </w:r>
    </w:p>
    <w:p w:rsidR="00EB21D8" w:rsidRDefault="00EB21D8" w:rsidP="00EB21D8">
      <w:pPr>
        <w:widowControl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3- Ele está onde dois ou três estão</w:t>
      </w:r>
    </w:p>
    <w:p w:rsidR="006A67B5" w:rsidRDefault="006A67B5" w:rsidP="006A67B5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 Sol+                 La+            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>+    7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 Seu nome a acolher e a amar.</w:t>
      </w:r>
    </w:p>
    <w:p w:rsidR="006A67B5" w:rsidRDefault="006A67B5" w:rsidP="00EB21D8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Sol+             La+     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 xml:space="preserve">+                Si-     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Pelo dom da sua graça, Ele está em nossa casa</w:t>
      </w:r>
    </w:p>
    <w:p w:rsidR="009D333D" w:rsidRDefault="009D333D" w:rsidP="009D333D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MI-                                    La+             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caminho que se faz a caminhar.</w:t>
      </w:r>
    </w:p>
    <w:p w:rsidR="00EB21D8" w:rsidRDefault="00EB21D8" w:rsidP="00EB21D8">
      <w:pPr>
        <w:rPr>
          <w:rFonts w:ascii="Arial" w:hAnsi="Arial" w:cs="Arial"/>
          <w:sz w:val="12"/>
          <w:szCs w:val="12"/>
        </w:rPr>
      </w:pPr>
    </w:p>
    <w:p w:rsidR="00EB21D8" w:rsidRDefault="00EB21D8" w:rsidP="00EB21D8">
      <w:pPr>
        <w:rPr>
          <w:rFonts w:ascii="Arial" w:hAnsi="Arial" w:cs="Arial"/>
          <w:sz w:val="12"/>
          <w:szCs w:val="12"/>
        </w:rPr>
      </w:pPr>
    </w:p>
    <w:p w:rsidR="00565DB2" w:rsidRDefault="00565DB2" w:rsidP="00565DB2">
      <w:pPr>
        <w:widowControl w:val="0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  Sol+          La+                      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>+</w:t>
      </w:r>
    </w:p>
    <w:p w:rsidR="00EB21D8" w:rsidRDefault="00EB21D8" w:rsidP="00EB21D8">
      <w:pPr>
        <w:widowControl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4- Ele está onde dois ou três estão</w:t>
      </w:r>
    </w:p>
    <w:p w:rsidR="00565DB2" w:rsidRDefault="00565DB2" w:rsidP="00565DB2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 Sol+                 La+            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>+    7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 Seu nome no trabalho ou no lazer.</w:t>
      </w:r>
    </w:p>
    <w:p w:rsidR="00565DB2" w:rsidRDefault="00565DB2" w:rsidP="00565DB2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Sol+             La+     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Re</w:t>
      </w:r>
      <w:proofErr w:type="spellEnd"/>
      <w:r>
        <w:rPr>
          <w:rFonts w:ascii="Arial" w:hAnsi="Arial" w:cs="Arial"/>
          <w:color w:val="FF0000"/>
          <w:sz w:val="18"/>
          <w:szCs w:val="18"/>
        </w:rPr>
        <w:t xml:space="preserve">+                Si-                 </w:t>
      </w:r>
    </w:p>
    <w:p w:rsidR="00EB21D8" w:rsidRDefault="00EB21D8" w:rsidP="00EB21D8">
      <w:pPr>
        <w:widowControl w:val="0"/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 está na comunhão, tem o rosto do irmão</w:t>
      </w:r>
    </w:p>
    <w:p w:rsidR="009D333D" w:rsidRDefault="009D333D" w:rsidP="009D333D">
      <w:pPr>
        <w:widowControl w:val="0"/>
        <w:ind w:firstLine="279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                MI-                                    La+             </w:t>
      </w:r>
    </w:p>
    <w:p w:rsidR="00EB21D8" w:rsidRDefault="00EB21D8" w:rsidP="00EB21D8">
      <w:pPr>
        <w:ind w:firstLine="27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É a meta de todo o bem fazer.</w:t>
      </w:r>
    </w:p>
    <w:p w:rsidR="00EB21D8" w:rsidRDefault="00EB21D8" w:rsidP="00EB21D8">
      <w:pPr>
        <w:widowControl w:val="0"/>
        <w:rPr>
          <w:rFonts w:ascii="Times New Roman" w:hAnsi="Times New Roman"/>
          <w:sz w:val="20"/>
          <w:szCs w:val="20"/>
        </w:rPr>
      </w:pPr>
    </w:p>
    <w:p w:rsidR="000351EA" w:rsidRDefault="000351EA"/>
    <w:sectPr w:rsidR="000351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7EA"/>
    <w:rsid w:val="000351EA"/>
    <w:rsid w:val="00157364"/>
    <w:rsid w:val="00565DB2"/>
    <w:rsid w:val="006A67B5"/>
    <w:rsid w:val="009C12EC"/>
    <w:rsid w:val="009D333D"/>
    <w:rsid w:val="00AB07EA"/>
    <w:rsid w:val="00B64444"/>
    <w:rsid w:val="00E50DD5"/>
    <w:rsid w:val="00EB21D8"/>
    <w:rsid w:val="00F3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A5586"/>
  <w15:chartTrackingRefBased/>
  <w15:docId w15:val="{EC8B8C1F-2C74-4771-AA63-D0659BDF9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1D8"/>
    <w:rPr>
      <w:rFonts w:ascii="Cambria" w:eastAsia="Cambria" w:hAnsi="Cambria"/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2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Ano%20Sacerdtal0.09\Can&#231;&#245;es\Foi%20por%20amor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D:\Ano Sacerdtal0.09\Canções\Foi por amor.dot</Template>
  <TotalTime>34</TotalTime>
  <Pages>1</Pages>
  <Words>322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cp:lastModifiedBy>Tiago André Fernandes Freitas</cp:lastModifiedBy>
  <cp:revision>7</cp:revision>
  <cp:lastPrinted>2020-04-04T15:51:00Z</cp:lastPrinted>
  <dcterms:created xsi:type="dcterms:W3CDTF">2020-04-04T15:45:00Z</dcterms:created>
  <dcterms:modified xsi:type="dcterms:W3CDTF">2020-04-11T10:52:00Z</dcterms:modified>
</cp:coreProperties>
</file>